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Aldershot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Aldershot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Aldershot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Aldershot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Aldershot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Aldershot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Aldershot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Aldershot is estimated to be </w:t>
      </w:r>
      <w:r w:rsidRPr="00773DF7">
        <w:rPr>
          <w:rFonts w:ascii="Libre Franklin Light" w:eastAsia="Times New Roman" w:hAnsi="Libre Franklin Light" w:cs="Calibri Light"/>
          <w:b/>
          <w:bCs/>
          <w:color w:val="C45911" w:themeColor="accent2" w:themeShade="BF"/>
        </w:rPr>
        <w:t xml:space="preserve">£2,141,974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Aldershot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Aldershot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Aldershot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Aldershot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ldersho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Aldershot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ldersho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Aldershot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Aldershot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ldersho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Aldershot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Aldershot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Aldershot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Aldershot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Aldershot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Aldershot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£2,141,974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Aldershot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£34,889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£721,529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£51,688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£14,537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£26,652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£1,292,679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£2,141,974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Aldershot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Aldershot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Aldershot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Aldershot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Aldershot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Aldershot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Aldershot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Aldershot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Aldershot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Aldershot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Aldershot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Aldershot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CCEFA70-0272-47C3-BC3B-E4BD8F4B743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